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F0A73" w14:textId="75C3358A" w:rsidR="006B2F86" w:rsidRDefault="003D5388" w:rsidP="00E71FC3">
      <w:pPr>
        <w:pStyle w:val="NoSpacing"/>
      </w:pPr>
      <w:r>
        <w:rPr>
          <w:u w:val="single"/>
        </w:rPr>
        <w:t>Robert KIRTON</w:t>
      </w:r>
      <w:r>
        <w:t xml:space="preserve">   </w:t>
      </w:r>
      <w:proofErr w:type="gramStart"/>
      <w:r>
        <w:t xml:space="preserve">   (</w:t>
      </w:r>
      <w:proofErr w:type="gramEnd"/>
      <w:r>
        <w:t>d.1458)</w:t>
      </w:r>
    </w:p>
    <w:p w14:paraId="5CE9D868" w14:textId="3495B78D" w:rsidR="003D5388" w:rsidRDefault="003D5388" w:rsidP="00E71FC3">
      <w:pPr>
        <w:pStyle w:val="NoSpacing"/>
      </w:pPr>
      <w:r>
        <w:t xml:space="preserve">of </w:t>
      </w:r>
      <w:proofErr w:type="spellStart"/>
      <w:r>
        <w:t>Crathorne</w:t>
      </w:r>
      <w:proofErr w:type="spellEnd"/>
      <w:r>
        <w:t>, North Riding of Yorkshire.</w:t>
      </w:r>
    </w:p>
    <w:p w14:paraId="6EAF7310" w14:textId="5BDE1AA8" w:rsidR="003D5388" w:rsidRDefault="003D5388" w:rsidP="00E71FC3">
      <w:pPr>
        <w:pStyle w:val="NoSpacing"/>
      </w:pPr>
    </w:p>
    <w:p w14:paraId="72B183F5" w14:textId="1F20418C" w:rsidR="003D5388" w:rsidRDefault="003D5388" w:rsidP="00E71FC3">
      <w:pPr>
        <w:pStyle w:val="NoSpacing"/>
      </w:pPr>
    </w:p>
    <w:p w14:paraId="337F4EEF" w14:textId="135745BC" w:rsidR="003D5388" w:rsidRDefault="003D5388" w:rsidP="00E71FC3">
      <w:pPr>
        <w:pStyle w:val="NoSpacing"/>
      </w:pPr>
      <w:r>
        <w:t>16 Feb.1484</w:t>
      </w:r>
      <w:r>
        <w:tab/>
        <w:t>He made his Will.   (W.Y.R. p.98)</w:t>
      </w:r>
    </w:p>
    <w:p w14:paraId="161B0049" w14:textId="48FBD7A8" w:rsidR="003D5388" w:rsidRDefault="003D5388" w:rsidP="00E71FC3">
      <w:pPr>
        <w:pStyle w:val="NoSpacing"/>
      </w:pPr>
      <w:r>
        <w:t>18Jun.</w:t>
      </w:r>
      <w:r>
        <w:tab/>
      </w:r>
      <w:r>
        <w:tab/>
        <w:t>Probate of his Will.   (ibid.)</w:t>
      </w:r>
    </w:p>
    <w:p w14:paraId="008D2F96" w14:textId="43674204" w:rsidR="003D5388" w:rsidRDefault="003D5388" w:rsidP="00E71FC3">
      <w:pPr>
        <w:pStyle w:val="NoSpacing"/>
      </w:pPr>
    </w:p>
    <w:p w14:paraId="6B5C79F4" w14:textId="55BF7D86" w:rsidR="003D5388" w:rsidRDefault="003D5388" w:rsidP="00E71FC3">
      <w:pPr>
        <w:pStyle w:val="NoSpacing"/>
      </w:pPr>
    </w:p>
    <w:p w14:paraId="2E3F6F7F" w14:textId="6A8D7A46" w:rsidR="003D5388" w:rsidRPr="003D5388" w:rsidRDefault="003D5388" w:rsidP="00E71FC3">
      <w:pPr>
        <w:pStyle w:val="NoSpacing"/>
      </w:pPr>
      <w:r>
        <w:t>26 February 2019</w:t>
      </w:r>
      <w:bookmarkStart w:id="0" w:name="_GoBack"/>
      <w:bookmarkEnd w:id="0"/>
    </w:p>
    <w:sectPr w:rsidR="003D5388" w:rsidRPr="003D538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A01D3" w14:textId="77777777" w:rsidR="003D5388" w:rsidRDefault="003D5388" w:rsidP="00E71FC3">
      <w:pPr>
        <w:spacing w:after="0" w:line="240" w:lineRule="auto"/>
      </w:pPr>
      <w:r>
        <w:separator/>
      </w:r>
    </w:p>
  </w:endnote>
  <w:endnote w:type="continuationSeparator" w:id="0">
    <w:p w14:paraId="610C6015" w14:textId="77777777" w:rsidR="003D5388" w:rsidRDefault="003D53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25A4D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E486B1" w14:textId="77777777" w:rsidR="003D5388" w:rsidRDefault="003D5388" w:rsidP="00E71FC3">
      <w:pPr>
        <w:spacing w:after="0" w:line="240" w:lineRule="auto"/>
      </w:pPr>
      <w:r>
        <w:separator/>
      </w:r>
    </w:p>
  </w:footnote>
  <w:footnote w:type="continuationSeparator" w:id="0">
    <w:p w14:paraId="086935E1" w14:textId="77777777" w:rsidR="003D5388" w:rsidRDefault="003D53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388"/>
    <w:rsid w:val="001A7C09"/>
    <w:rsid w:val="003D538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C4C7AA"/>
  <w15:chartTrackingRefBased/>
  <w15:docId w15:val="{81FE3A1A-F002-47FA-894E-4888DE6F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2019-02-26T21:14:00Z</dcterms:created>
  <dcterms:modified xsi:type="dcterms:W3CDTF">2019-02-26T21:17:00Z</dcterms:modified>
</cp:coreProperties>
</file>